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 xml:space="preserve">Okulun Adı       : </w:t>
      </w:r>
    </w:p>
    <w:p w:rsidR="00504618" w:rsidRPr="00876FD4" w:rsidRDefault="00504618" w:rsidP="00876FD4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06.04.2017</w:t>
      </w:r>
    </w:p>
    <w:p w:rsidR="00504618" w:rsidRPr="00876FD4" w:rsidRDefault="00504618" w:rsidP="00876FD4">
      <w:pPr>
        <w:pStyle w:val="NoSpacing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 xml:space="preserve">Yaş Grubu (Ay) :  </w:t>
      </w:r>
      <w:r w:rsidRPr="00876FD4">
        <w:rPr>
          <w:rFonts w:ascii="Comic Sans MS" w:hAnsi="Comic Sans MS"/>
          <w:b/>
          <w:sz w:val="20"/>
          <w:szCs w:val="20"/>
        </w:rPr>
        <w:t>48-60</w:t>
      </w: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Öretmenin Adı:</w:t>
      </w: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EĞİTİM AKIŞI</w:t>
      </w:r>
    </w:p>
    <w:p w:rsidR="00504618" w:rsidRPr="00876FD4" w:rsidRDefault="00504618" w:rsidP="00876FD4">
      <w:pPr>
        <w:pStyle w:val="NoSpacing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Güne Başlama Zamanı</w:t>
      </w: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>Çocuklara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Oyun Zamanı</w:t>
      </w: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Kahvaltı - Temizlik</w:t>
      </w: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Etkinlik Zamanı</w:t>
      </w: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SESLİ SESSİZ</w:t>
      </w:r>
      <w:r w:rsidRPr="00876FD4">
        <w:rPr>
          <w:rFonts w:ascii="Comic Sans MS" w:hAnsi="Comic Sans MS"/>
          <w:sz w:val="20"/>
          <w:szCs w:val="20"/>
        </w:rPr>
        <w:t xml:space="preserve"> ” isimli türkçe dil-oyun etkinliği</w:t>
      </w: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Günü Değerlendirme Zamanı</w:t>
      </w: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>▪</w:t>
      </w: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>▪</w:t>
      </w: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>▪</w:t>
      </w:r>
    </w:p>
    <w:p w:rsidR="00504618" w:rsidRPr="00876FD4" w:rsidRDefault="00504618" w:rsidP="00876FD4">
      <w:pPr>
        <w:pStyle w:val="NoSpacing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Eve gidiş</w:t>
      </w: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Genel Değerlendirme</w:t>
      </w: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ETKİNLİK PLANI</w:t>
      </w:r>
    </w:p>
    <w:p w:rsidR="00504618" w:rsidRPr="00876FD4" w:rsidRDefault="00504618" w:rsidP="00876FD4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76FD4">
        <w:rPr>
          <w:rFonts w:ascii="Comic Sans MS" w:hAnsi="Comic Sans MS"/>
          <w:b/>
          <w:sz w:val="20"/>
          <w:szCs w:val="20"/>
        </w:rPr>
        <w:t>SESLİ-SESSİZ</w:t>
      </w: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>Etkinlik Türü:  Türkçe Dil-Müzik (Büyük Grup Etkinliği)</w:t>
      </w: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>Yaş Grubu</w:t>
      </w:r>
      <w:r>
        <w:rPr>
          <w:rFonts w:ascii="Comic Sans MS" w:hAnsi="Comic Sans MS"/>
          <w:sz w:val="20"/>
          <w:szCs w:val="20"/>
        </w:rPr>
        <w:t xml:space="preserve">    </w:t>
      </w:r>
      <w:r w:rsidRPr="00876FD4">
        <w:rPr>
          <w:rFonts w:ascii="Comic Sans MS" w:hAnsi="Comic Sans MS"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 xml:space="preserve">  </w:t>
      </w:r>
      <w:r w:rsidRPr="00876FD4">
        <w:rPr>
          <w:rFonts w:ascii="Comic Sans MS" w:hAnsi="Comic Sans MS"/>
          <w:sz w:val="20"/>
          <w:szCs w:val="20"/>
        </w:rPr>
        <w:t>48</w:t>
      </w:r>
      <w:r>
        <w:rPr>
          <w:rFonts w:ascii="Comic Sans MS" w:hAnsi="Comic Sans MS"/>
          <w:sz w:val="20"/>
          <w:szCs w:val="20"/>
        </w:rPr>
        <w:t>-60</w:t>
      </w:r>
      <w:r w:rsidRPr="00876FD4">
        <w:rPr>
          <w:rFonts w:ascii="Comic Sans MS" w:hAnsi="Comic Sans MS"/>
          <w:sz w:val="20"/>
          <w:szCs w:val="20"/>
        </w:rPr>
        <w:t xml:space="preserve"> Ay</w:t>
      </w: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1.7pt;margin-top:10.55pt;width:311pt;height:463pt;z-index:251658240">
            <v:textbox style="mso-next-textbox:#_x0000_s1026">
              <w:txbxContent>
                <w:p w:rsidR="00504618" w:rsidRPr="00876FD4" w:rsidRDefault="00504618" w:rsidP="00876FD4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504618" w:rsidRPr="00876FD4" w:rsidRDefault="00504618" w:rsidP="005A1B00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PSİKO</w:t>
                  </w:r>
                  <w:r w:rsidRPr="00876FD4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MOTOR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  <w:r w:rsidRPr="00876FD4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504618" w:rsidRPr="00876FD4" w:rsidRDefault="00504618" w:rsidP="005A1B00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4. Küçük kas kullanımı gerektiren hareketleri yapar. </w:t>
                  </w:r>
                  <w:r w:rsidRPr="00876FD4">
                    <w:rPr>
                      <w:rFonts w:ascii="Comic Sans MS" w:hAnsi="Comic Sans MS"/>
                      <w:sz w:val="20"/>
                      <w:szCs w:val="20"/>
                    </w:rPr>
                    <w:t>(Göstergeleri: Nesneleri toplar. Değişik malzemeler kullanarak resim yapar. . Kalemi doğru tutar, kalem kontrolünü sağlar, çizgileri istenilen nitelikte çizer.</w:t>
                  </w:r>
                </w:p>
                <w:p w:rsidR="00504618" w:rsidRPr="00876FD4" w:rsidRDefault="00504618" w:rsidP="001214BB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  <w:r w:rsidRPr="00876FD4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504618" w:rsidRPr="00876FD4" w:rsidRDefault="00504618" w:rsidP="001214BB">
                  <w:pPr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2. Nesne/durum/olayla ilgili tahminde bulunur. </w:t>
                  </w:r>
                  <w:r w:rsidRPr="00876FD4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876FD4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Nesne/durum/olayın ipuçlarını söyler. İpuçlarını birleştirerek tahminini söyler. Gerçek durumu inceler</w:t>
                  </w:r>
                </w:p>
                <w:p w:rsidR="00504618" w:rsidRPr="00876FD4" w:rsidRDefault="00504618" w:rsidP="001214BB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5.</w:t>
                  </w:r>
                  <w:r w:rsidRPr="00876FD4">
                    <w:rPr>
                      <w:rFonts w:ascii="Comic Sans MS" w:hAnsi="Comic Sans MS"/>
                      <w:b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 Nesne ya da varlıkları gözlemler. </w:t>
                  </w:r>
                  <w:r w:rsidRPr="00876FD4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876FD4"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Nesne/varlığın adını, rengini, şeklini, büyüklüğünü, uzunluğunu, dokusunu, sesini, kokusunu, yapıldığı malzemeyi, tadını, miktarını ve kullanım amaçlarını söyler.)</w:t>
                  </w:r>
                </w:p>
                <w:p w:rsidR="00504618" w:rsidRPr="00876FD4" w:rsidRDefault="00504618" w:rsidP="001214BB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16.</w:t>
                  </w:r>
                  <w:r w:rsidRPr="00876FD4">
                    <w:rPr>
                      <w:rFonts w:ascii="Comic Sans MS" w:hAnsi="Comic Sans MS"/>
                      <w:b/>
                      <w:bCs/>
                      <w:color w:val="000000"/>
                      <w:spacing w:val="-2"/>
                      <w:sz w:val="20"/>
                      <w:szCs w:val="20"/>
                    </w:rPr>
                    <w:t xml:space="preserve"> Nesneleri kullanarak basit toplama ve çıkarma işlemlerini yapar. </w:t>
                  </w:r>
                  <w:r w:rsidRPr="00876FD4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876FD4"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Nesne grubuna belirtilen sayı kadar nesne ekler. Nesne grubundan belirtilen sayı kadar nesneyi ayırır.)</w:t>
                  </w:r>
                </w:p>
                <w:p w:rsidR="00504618" w:rsidRPr="00876FD4" w:rsidRDefault="00504618" w:rsidP="00022C06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DİL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GELİŞİMI</w:t>
                  </w:r>
                </w:p>
                <w:p w:rsidR="00504618" w:rsidRPr="00876FD4" w:rsidRDefault="00504618" w:rsidP="001214BB">
                  <w:pPr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</w:t>
                  </w:r>
                  <w:r w:rsidRPr="00876FD4">
                    <w:rPr>
                      <w:rFonts w:ascii="Comic Sans MS" w:hAnsi="Comic Sans MS"/>
                      <w:b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5. Dili iletişim amacıyla kullanır. </w:t>
                  </w:r>
                  <w:r w:rsidRPr="00876FD4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876FD4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>Konuşma sırasında göz teması kurar. Jest ve mimikleri anlar. Konuşurken jest ve mimiklerini kullanır.  Konuşmayı başlatır. Konuşmayı sürdürür. Konuşmayı sonlandırır.</w:t>
                  </w:r>
                </w:p>
                <w:p w:rsidR="00504618" w:rsidRPr="00876FD4" w:rsidRDefault="00504618" w:rsidP="001214BB">
                  <w:pPr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</w:t>
                  </w:r>
                  <w:r w:rsidRPr="00876FD4">
                    <w:rPr>
                      <w:rFonts w:ascii="Comic Sans MS" w:hAnsi="Comic Sans MS"/>
                      <w:b/>
                      <w:color w:val="000000"/>
                      <w:spacing w:val="-3"/>
                      <w:sz w:val="20"/>
                      <w:szCs w:val="20"/>
                    </w:rPr>
                    <w:t xml:space="preserve">6. Sözcük dağarcığını geliştirir. </w:t>
                  </w:r>
                  <w:r w:rsidRPr="00876FD4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876FD4">
                    <w:rPr>
                      <w:rFonts w:ascii="Comic Sans MS" w:hAnsi="Comic Sans MS"/>
                      <w:bCs/>
                      <w:iCs/>
                      <w:color w:val="000000"/>
                      <w:spacing w:val="-3"/>
                      <w:sz w:val="20"/>
                      <w:szCs w:val="20"/>
                    </w:rPr>
                    <w:t xml:space="preserve"> Dinlediklerinde yeni olan sözcükleri fark eder ve sözcüklerin anlamlarını sorar.</w:t>
                  </w:r>
                  <w:r w:rsidRPr="00876FD4"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  <w:t xml:space="preserve"> Sözcükleri hatırlar ve sözcüklerin anlamını söyler.</w:t>
                  </w:r>
                </w:p>
                <w:p w:rsidR="00504618" w:rsidRPr="00876FD4" w:rsidRDefault="00504618" w:rsidP="005A1B00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504618" w:rsidRPr="00876FD4" w:rsidRDefault="00504618" w:rsidP="001214BB">
                  <w:pPr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</w:pPr>
                  <w:r w:rsidRPr="00876F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</w:t>
                  </w:r>
                  <w:r w:rsidRPr="00876FD4">
                    <w:rPr>
                      <w:rFonts w:ascii="Comic Sans MS" w:hAnsi="Comic Sans MS"/>
                      <w:b/>
                      <w:spacing w:val="-2"/>
                      <w:sz w:val="20"/>
                      <w:szCs w:val="20"/>
                    </w:rPr>
                    <w:t xml:space="preserve">4. Yeterli ve dengeli beslenir. </w:t>
                  </w:r>
                  <w:r w:rsidRPr="00876FD4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876FD4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>Yiyecek ve içecekleri yeterli miktarda yer/içer. Öğün zamanlarında yemek yemeye çaba gösterir.</w:t>
                  </w:r>
                </w:p>
                <w:p w:rsidR="00504618" w:rsidRDefault="00504618" w:rsidP="003C2CF3">
                  <w:pPr>
                    <w:rPr>
                      <w:sz w:val="20"/>
                      <w:szCs w:val="20"/>
                    </w:rPr>
                  </w:pPr>
                </w:p>
                <w:p w:rsidR="00504618" w:rsidRDefault="00504618" w:rsidP="003C2CF3">
                  <w:pPr>
                    <w:rPr>
                      <w:sz w:val="20"/>
                      <w:szCs w:val="20"/>
                    </w:rPr>
                  </w:pPr>
                </w:p>
                <w:p w:rsidR="00504618" w:rsidRDefault="00504618" w:rsidP="003C2CF3">
                  <w:pPr>
                    <w:rPr>
                      <w:sz w:val="20"/>
                      <w:szCs w:val="20"/>
                    </w:rPr>
                  </w:pPr>
                </w:p>
                <w:p w:rsidR="00504618" w:rsidRDefault="00504618" w:rsidP="003C2CF3">
                  <w:pPr>
                    <w:rPr>
                      <w:sz w:val="20"/>
                      <w:szCs w:val="20"/>
                    </w:rPr>
                  </w:pPr>
                </w:p>
                <w:p w:rsidR="00504618" w:rsidRPr="00A60063" w:rsidRDefault="00504618" w:rsidP="003C2CF3">
                  <w:pPr>
                    <w:rPr>
                      <w:sz w:val="20"/>
                      <w:szCs w:val="20"/>
                    </w:rPr>
                  </w:pPr>
                </w:p>
                <w:p w:rsidR="00504618" w:rsidRDefault="00504618" w:rsidP="003C2CF3">
                  <w:pPr>
                    <w:rPr>
                      <w:sz w:val="20"/>
                      <w:szCs w:val="20"/>
                    </w:rPr>
                  </w:pPr>
                </w:p>
                <w:p w:rsidR="00504618" w:rsidRPr="00A60063" w:rsidRDefault="00504618" w:rsidP="003C2CF3">
                  <w:pPr>
                    <w:rPr>
                      <w:sz w:val="20"/>
                      <w:szCs w:val="20"/>
                    </w:rPr>
                  </w:pPr>
                </w:p>
                <w:p w:rsidR="00504618" w:rsidRPr="004D6C18" w:rsidRDefault="00504618" w:rsidP="003C2CF3">
                  <w:pPr>
                    <w:rPr>
                      <w:b/>
                      <w:bCs/>
                      <w:color w:val="FF0000"/>
                    </w:rPr>
                  </w:pPr>
                </w:p>
                <w:p w:rsidR="00504618" w:rsidRPr="004C2F05" w:rsidRDefault="00504618" w:rsidP="003C2CF3"/>
              </w:txbxContent>
            </v:textbox>
          </v:shape>
        </w:pict>
      </w:r>
    </w:p>
    <w:tbl>
      <w:tblPr>
        <w:tblpPr w:leftFromText="141" w:rightFromText="141" w:vertAnchor="text" w:horzAnchor="margin" w:tblpXSpec="right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22"/>
      </w:tblGrid>
      <w:tr w:rsidR="00504618" w:rsidRPr="00876FD4" w:rsidTr="00157F00">
        <w:trPr>
          <w:trHeight w:val="1711"/>
        </w:trPr>
        <w:tc>
          <w:tcPr>
            <w:tcW w:w="7322" w:type="dxa"/>
          </w:tcPr>
          <w:p w:rsidR="00504618" w:rsidRPr="00876FD4" w:rsidRDefault="00504618" w:rsidP="00876FD4">
            <w:pPr>
              <w:pStyle w:val="NoSpacing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76FD4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504618" w:rsidRPr="001E4BDF" w:rsidRDefault="00504618" w:rsidP="00ED131C">
            <w:pPr>
              <w:pStyle w:val="NoSpacing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E4BDF">
              <w:rPr>
                <w:rFonts w:ascii="Comic Sans MS" w:hAnsi="Comic Sans MS"/>
                <w:sz w:val="20"/>
                <w:szCs w:val="20"/>
              </w:rPr>
              <w:t>Öğretmen sınıf içine çeşitli hayvan resimleri veya figürleri yerleştirir Gösterdiği hayvanlardan yürüyüşlerini ve seslerini taklit etmelerini  ister.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1E4BDF">
              <w:rPr>
                <w:rFonts w:ascii="Comic Sans MS" w:hAnsi="Comic Sans MS"/>
                <w:sz w:val="20"/>
                <w:szCs w:val="20"/>
              </w:rPr>
              <w:t>Çocuklara daha sonra ses çıkarmayan hayvanlar gösterilerek sesli mi-sessiz  mi diye sorulur.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1E4BDF">
              <w:rPr>
                <w:rFonts w:ascii="Comic Sans MS" w:hAnsi="Comic Sans MS"/>
                <w:sz w:val="20"/>
                <w:szCs w:val="20"/>
              </w:rPr>
              <w:t>çocuklarla bu oyun sınıftaki oyuncaklarla oynanır müzik aletleri ve diğer oyuncaklarla  bilemeyen yada şaşıran çocuklara hayvan taklitleri yaptırılır.</w:t>
            </w:r>
          </w:p>
          <w:p w:rsidR="00504618" w:rsidRDefault="00504618" w:rsidP="00ED131C">
            <w:pPr>
              <w:pStyle w:val="NoSpacing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E4BDF">
              <w:rPr>
                <w:rFonts w:ascii="Comic Sans MS" w:hAnsi="Comic Sans MS"/>
                <w:sz w:val="20"/>
                <w:szCs w:val="20"/>
              </w:rPr>
              <w:t xml:space="preserve">Hangi hayvan sesli? </w:t>
            </w:r>
            <w:r>
              <w:rPr>
                <w:rFonts w:ascii="Comic Sans MS" w:hAnsi="Comic Sans MS"/>
                <w:sz w:val="20"/>
                <w:szCs w:val="20"/>
              </w:rPr>
              <w:t xml:space="preserve">Hangi hayvan sessiz? </w:t>
            </w:r>
            <w:r w:rsidRPr="001E4BDF">
              <w:rPr>
                <w:rFonts w:ascii="Comic Sans MS" w:hAnsi="Comic Sans MS"/>
                <w:sz w:val="20"/>
                <w:szCs w:val="20"/>
              </w:rPr>
              <w:t>Hangi oyuncak sesli?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1E4BDF">
              <w:rPr>
                <w:rFonts w:ascii="Comic Sans MS" w:hAnsi="Comic Sans MS"/>
                <w:sz w:val="20"/>
                <w:szCs w:val="20"/>
              </w:rPr>
              <w:t xml:space="preserve">hangi oyuncaklar sessiz? </w:t>
            </w:r>
            <w:r>
              <w:rPr>
                <w:rFonts w:ascii="Comic Sans MS" w:hAnsi="Comic Sans MS"/>
                <w:sz w:val="20"/>
                <w:szCs w:val="20"/>
              </w:rPr>
              <w:t>………. Gibi sorularla çocukların düşüncelerini paylaşmaları sağlanır.</w:t>
            </w:r>
          </w:p>
          <w:p w:rsidR="00504618" w:rsidRDefault="00504618" w:rsidP="001E4BDF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504618" w:rsidRDefault="00504618" w:rsidP="001E4BDF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1E4BDF">
              <w:rPr>
                <w:rFonts w:ascii="Comic Sans MS" w:hAnsi="Comic Sans MS"/>
                <w:sz w:val="20"/>
                <w:szCs w:val="20"/>
              </w:rPr>
              <w:t>SAYILAR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>Benim adım 1 dir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>Ben hep tekim dünyada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 xml:space="preserve">Benimki de 2 dir 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>İki dedim baksana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>Kardeşimin adı 3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 xml:space="preserve">İnceleyip baksana 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>4 ve 5 te peşimde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>Kuyruk gibi baksana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 xml:space="preserve">6,7 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>6,7 (alkışlarız)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>Hani 8,9,10</w:t>
            </w:r>
            <w:r w:rsidRPr="001E4BDF">
              <w:rPr>
                <w:rFonts w:ascii="Comic Sans MS" w:hAnsi="Comic Sans MS"/>
                <w:sz w:val="20"/>
                <w:szCs w:val="20"/>
              </w:rPr>
              <w:br/>
              <w:t>Hey bom bom…………………. Tekerlemesi söylenerek diğer etkinliğe geçilir.   Önceden hazırlanan eşleştirme ile ilgili yönerge sayfaları yapılır.</w:t>
            </w:r>
          </w:p>
          <w:p w:rsidR="00504618" w:rsidRDefault="00504618" w:rsidP="001E4BDF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504618" w:rsidRDefault="00504618" w:rsidP="001E4BDF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504618" w:rsidRDefault="00504618" w:rsidP="001E4BDF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504618" w:rsidRPr="001E4BDF" w:rsidRDefault="00504618" w:rsidP="001E4BDF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504618" w:rsidRPr="00876FD4" w:rsidRDefault="00504618" w:rsidP="00157F00">
            <w:pPr>
              <w:pStyle w:val="NoSpacing"/>
            </w:pPr>
          </w:p>
        </w:tc>
      </w:tr>
    </w:tbl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</w:p>
    <w:p w:rsidR="00504618" w:rsidRPr="00876FD4" w:rsidRDefault="00504618" w:rsidP="00876FD4">
      <w:pPr>
        <w:pStyle w:val="NoSpacing"/>
        <w:rPr>
          <w:rFonts w:ascii="Comic Sans MS" w:hAnsi="Comic Sans MS"/>
          <w:color w:val="000000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  <w:r w:rsidRPr="00876FD4">
        <w:rPr>
          <w:rFonts w:ascii="Comic Sans MS" w:hAnsi="Comic Sans MS"/>
          <w:sz w:val="20"/>
          <w:szCs w:val="20"/>
        </w:rPr>
        <w:tab/>
      </w: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vanish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7833" w:tblpY="1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68"/>
      </w:tblGrid>
      <w:tr w:rsidR="00504618" w:rsidRPr="00876FD4" w:rsidTr="00157F00">
        <w:trPr>
          <w:trHeight w:val="917"/>
        </w:trPr>
        <w:tc>
          <w:tcPr>
            <w:tcW w:w="6868" w:type="dxa"/>
          </w:tcPr>
          <w:p w:rsidR="00504618" w:rsidRPr="00157F00" w:rsidRDefault="00504618" w:rsidP="00157F00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157F00">
              <w:rPr>
                <w:rFonts w:ascii="Comic Sans MS" w:hAnsi="Comic Sans MS"/>
                <w:b/>
                <w:sz w:val="20"/>
                <w:szCs w:val="20"/>
              </w:rPr>
              <w:t xml:space="preserve">AİLE KATILIMI </w:t>
            </w:r>
          </w:p>
          <w:p w:rsidR="00504618" w:rsidRPr="00876FD4" w:rsidRDefault="00504618" w:rsidP="00157F0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504618" w:rsidRDefault="00504618" w:rsidP="00157F0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504618" w:rsidRPr="00876FD4" w:rsidRDefault="00504618" w:rsidP="00157F0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504618" w:rsidRPr="00876FD4" w:rsidRDefault="00504618" w:rsidP="00157F0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_x0000_s1027" type="#_x0000_t202" style="position:absolute;margin-left:5.3pt;margin-top:1.35pt;width:290pt;height:81pt;z-index:251659264;mso-position-horizontal-relative:text;mso-position-vertical-relative:text">
            <v:textbox style="mso-next-textbox:#_x0000_s1027">
              <w:txbxContent>
                <w:p w:rsidR="00504618" w:rsidRPr="00157F00" w:rsidRDefault="00504618" w:rsidP="00157F00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57F00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504618" w:rsidRPr="00157F00" w:rsidRDefault="00504618" w:rsidP="00157F00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157F0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Sesli ve sessiz havyan ve eşya resimleri</w:t>
                  </w:r>
                </w:p>
                <w:p w:rsidR="00504618" w:rsidRPr="00157F00" w:rsidRDefault="00504618" w:rsidP="00157F00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157F00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SÖZCÜKLER</w:t>
                  </w:r>
                </w:p>
                <w:p w:rsidR="00504618" w:rsidRPr="00157F00" w:rsidRDefault="00504618" w:rsidP="00157F00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57F00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  <w:p w:rsidR="00504618" w:rsidRPr="00157F00" w:rsidRDefault="00504618" w:rsidP="00157F00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57F00">
                    <w:rPr>
                      <w:rFonts w:ascii="Comic Sans MS" w:hAnsi="Comic Sans MS"/>
                      <w:sz w:val="20"/>
                      <w:szCs w:val="20"/>
                    </w:rPr>
                    <w:t>Sesli- sessiz</w:t>
                  </w:r>
                </w:p>
              </w:txbxContent>
            </v:textbox>
          </v:shape>
        </w:pict>
      </w: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4493" w:tblpY="-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14"/>
      </w:tblGrid>
      <w:tr w:rsidR="00504618" w:rsidRPr="00876FD4" w:rsidTr="00157F00">
        <w:trPr>
          <w:trHeight w:val="1629"/>
        </w:trPr>
        <w:tc>
          <w:tcPr>
            <w:tcW w:w="5814" w:type="dxa"/>
          </w:tcPr>
          <w:p w:rsidR="00504618" w:rsidRDefault="00504618" w:rsidP="00157F0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504618" w:rsidRPr="00157F00" w:rsidRDefault="00504618" w:rsidP="00157F00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157F00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</w:p>
          <w:p w:rsidR="00504618" w:rsidRPr="00876FD4" w:rsidRDefault="00504618" w:rsidP="00157F0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876FD4">
              <w:rPr>
                <w:rFonts w:ascii="Comic Sans MS" w:hAnsi="Comic Sans MS"/>
                <w:sz w:val="20"/>
                <w:szCs w:val="20"/>
              </w:rPr>
              <w:t>Engeli olan öğrenciye uygın şekilde etkinlikler düzenlenir.</w:t>
            </w:r>
          </w:p>
          <w:p w:rsidR="00504618" w:rsidRPr="00876FD4" w:rsidRDefault="00504618" w:rsidP="00157F0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504618" w:rsidRPr="00876FD4" w:rsidRDefault="00504618" w:rsidP="00157F0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504618" w:rsidRPr="00876FD4" w:rsidRDefault="00504618" w:rsidP="00157F0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876FD4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</w:tbl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XSpec="center" w:tblpY="5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08"/>
      </w:tblGrid>
      <w:tr w:rsidR="00504618" w:rsidRPr="00876FD4" w:rsidTr="00341E72">
        <w:trPr>
          <w:trHeight w:val="1958"/>
        </w:trPr>
        <w:tc>
          <w:tcPr>
            <w:tcW w:w="7508" w:type="dxa"/>
          </w:tcPr>
          <w:p w:rsidR="00504618" w:rsidRDefault="00504618" w:rsidP="00341E72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04618" w:rsidRPr="00157F00" w:rsidRDefault="00504618" w:rsidP="00341E72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157F00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504618" w:rsidRPr="00876FD4" w:rsidRDefault="00504618" w:rsidP="00341E7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876FD4">
              <w:rPr>
                <w:rFonts w:ascii="Comic Sans MS" w:hAnsi="Comic Sans MS"/>
                <w:sz w:val="20"/>
                <w:szCs w:val="20"/>
              </w:rPr>
              <w:t>Panodaki resimlerden hangileri sesli, hangileri sessizdir?</w:t>
            </w:r>
          </w:p>
          <w:p w:rsidR="00504618" w:rsidRPr="00876FD4" w:rsidRDefault="00504618" w:rsidP="00341E7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876FD4">
              <w:rPr>
                <w:rFonts w:ascii="Comic Sans MS" w:hAnsi="Comic Sans MS"/>
                <w:sz w:val="20"/>
                <w:szCs w:val="20"/>
              </w:rPr>
              <w:t>Çiçek sesli mi sessiz midir?</w:t>
            </w:r>
          </w:p>
          <w:p w:rsidR="00504618" w:rsidRPr="00876FD4" w:rsidRDefault="00504618" w:rsidP="00341E7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876FD4">
              <w:rPr>
                <w:rFonts w:ascii="Comic Sans MS" w:hAnsi="Comic Sans MS"/>
                <w:sz w:val="20"/>
                <w:szCs w:val="20"/>
              </w:rPr>
              <w:t>Fil sesli mi, sessiz midir?</w:t>
            </w:r>
          </w:p>
          <w:p w:rsidR="00504618" w:rsidRPr="00876FD4" w:rsidRDefault="00504618" w:rsidP="00341E7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 7.sayı/</w:t>
            </w:r>
            <w:r w:rsidRPr="00876FD4">
              <w:rPr>
                <w:rFonts w:ascii="Comic Sans MS" w:hAnsi="Comic Sans MS"/>
                <w:sz w:val="20"/>
                <w:szCs w:val="20"/>
              </w:rPr>
              <w:t>8.</w:t>
            </w:r>
            <w:r>
              <w:rPr>
                <w:rFonts w:ascii="Comic Sans MS" w:hAnsi="Comic Sans MS"/>
                <w:sz w:val="20"/>
                <w:szCs w:val="20"/>
              </w:rPr>
              <w:t xml:space="preserve">9. </w:t>
            </w:r>
            <w:r w:rsidRPr="00876FD4">
              <w:rPr>
                <w:rFonts w:ascii="Comic Sans MS" w:hAnsi="Comic Sans MS"/>
                <w:sz w:val="20"/>
                <w:szCs w:val="20"/>
              </w:rPr>
              <w:t xml:space="preserve"> sayfa yönergeler doğrultusunda yapılır.</w:t>
            </w:r>
          </w:p>
          <w:p w:rsidR="00504618" w:rsidRDefault="00504618" w:rsidP="00341E7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504618" w:rsidRPr="00876FD4" w:rsidRDefault="00504618" w:rsidP="00341E72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</w:p>
    <w:p w:rsidR="00504618" w:rsidRPr="00876FD4" w:rsidRDefault="00504618" w:rsidP="00876FD4">
      <w:pPr>
        <w:pStyle w:val="NoSpacing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sectPr w:rsidR="00504618" w:rsidRPr="00876FD4" w:rsidSect="002702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618" w:rsidRDefault="00504618">
      <w:r>
        <w:separator/>
      </w:r>
    </w:p>
  </w:endnote>
  <w:endnote w:type="continuationSeparator" w:id="0">
    <w:p w:rsidR="00504618" w:rsidRDefault="005046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618" w:rsidRDefault="0050461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618" w:rsidRDefault="00504618" w:rsidP="0027025B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504618" w:rsidRDefault="00504618" w:rsidP="0027025B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618" w:rsidRDefault="0050461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618" w:rsidRDefault="00504618">
      <w:r>
        <w:separator/>
      </w:r>
    </w:p>
  </w:footnote>
  <w:footnote w:type="continuationSeparator" w:id="0">
    <w:p w:rsidR="00504618" w:rsidRDefault="005046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618" w:rsidRDefault="0050461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618" w:rsidRPr="009022B3" w:rsidRDefault="00504618" w:rsidP="0027025B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618" w:rsidRDefault="0050461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76996"/>
    <w:multiLevelType w:val="hybridMultilevel"/>
    <w:tmpl w:val="A39E654E"/>
    <w:lvl w:ilvl="0" w:tplc="0A722DB4"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">
    <w:nsid w:val="6EEA6345"/>
    <w:multiLevelType w:val="hybridMultilevel"/>
    <w:tmpl w:val="B85E92EE"/>
    <w:lvl w:ilvl="0" w:tplc="041F0001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2CF3"/>
    <w:rsid w:val="00001B50"/>
    <w:rsid w:val="00022C06"/>
    <w:rsid w:val="000321AD"/>
    <w:rsid w:val="00032F43"/>
    <w:rsid w:val="0005435E"/>
    <w:rsid w:val="000932BF"/>
    <w:rsid w:val="000C2121"/>
    <w:rsid w:val="000C3DDA"/>
    <w:rsid w:val="000E32CE"/>
    <w:rsid w:val="001214BB"/>
    <w:rsid w:val="00143103"/>
    <w:rsid w:val="00143226"/>
    <w:rsid w:val="001505BA"/>
    <w:rsid w:val="00157F00"/>
    <w:rsid w:val="00170D45"/>
    <w:rsid w:val="001E4BDF"/>
    <w:rsid w:val="001F1F46"/>
    <w:rsid w:val="001F4E7C"/>
    <w:rsid w:val="0023454E"/>
    <w:rsid w:val="0027025B"/>
    <w:rsid w:val="00276245"/>
    <w:rsid w:val="002B4249"/>
    <w:rsid w:val="002C2DA9"/>
    <w:rsid w:val="00301691"/>
    <w:rsid w:val="00305B91"/>
    <w:rsid w:val="00341E72"/>
    <w:rsid w:val="00354EF1"/>
    <w:rsid w:val="003A2540"/>
    <w:rsid w:val="003C2CF3"/>
    <w:rsid w:val="003D32A8"/>
    <w:rsid w:val="003D35B0"/>
    <w:rsid w:val="003D6378"/>
    <w:rsid w:val="0041136F"/>
    <w:rsid w:val="00452E3C"/>
    <w:rsid w:val="0047142F"/>
    <w:rsid w:val="00480217"/>
    <w:rsid w:val="004A1F50"/>
    <w:rsid w:val="004B47EB"/>
    <w:rsid w:val="004B7F24"/>
    <w:rsid w:val="004C2F05"/>
    <w:rsid w:val="004D6C18"/>
    <w:rsid w:val="004E01B6"/>
    <w:rsid w:val="004F2DD0"/>
    <w:rsid w:val="00504618"/>
    <w:rsid w:val="00514E33"/>
    <w:rsid w:val="00535B28"/>
    <w:rsid w:val="00552C35"/>
    <w:rsid w:val="00563B0C"/>
    <w:rsid w:val="00573AE2"/>
    <w:rsid w:val="0059337A"/>
    <w:rsid w:val="005A1B00"/>
    <w:rsid w:val="005A3941"/>
    <w:rsid w:val="005B7B19"/>
    <w:rsid w:val="005C2015"/>
    <w:rsid w:val="005D30AA"/>
    <w:rsid w:val="00623663"/>
    <w:rsid w:val="006664B0"/>
    <w:rsid w:val="006B42FF"/>
    <w:rsid w:val="006B5AF1"/>
    <w:rsid w:val="006C2444"/>
    <w:rsid w:val="006F22B5"/>
    <w:rsid w:val="00710C03"/>
    <w:rsid w:val="0073427B"/>
    <w:rsid w:val="00740B0D"/>
    <w:rsid w:val="0077218C"/>
    <w:rsid w:val="00795D0C"/>
    <w:rsid w:val="007D3082"/>
    <w:rsid w:val="007D3803"/>
    <w:rsid w:val="007D51E8"/>
    <w:rsid w:val="007F4A55"/>
    <w:rsid w:val="007F7733"/>
    <w:rsid w:val="00825C75"/>
    <w:rsid w:val="00855EEF"/>
    <w:rsid w:val="00876FD4"/>
    <w:rsid w:val="00881F75"/>
    <w:rsid w:val="008917DB"/>
    <w:rsid w:val="00895072"/>
    <w:rsid w:val="008A0C3B"/>
    <w:rsid w:val="008B0BF6"/>
    <w:rsid w:val="008B6684"/>
    <w:rsid w:val="008C5E7A"/>
    <w:rsid w:val="008F5FEA"/>
    <w:rsid w:val="008F6F15"/>
    <w:rsid w:val="00901235"/>
    <w:rsid w:val="009022B3"/>
    <w:rsid w:val="00904B2A"/>
    <w:rsid w:val="009416BA"/>
    <w:rsid w:val="009436CF"/>
    <w:rsid w:val="0095255D"/>
    <w:rsid w:val="009543BC"/>
    <w:rsid w:val="009D2CEC"/>
    <w:rsid w:val="00A00026"/>
    <w:rsid w:val="00A21081"/>
    <w:rsid w:val="00A2752A"/>
    <w:rsid w:val="00A60063"/>
    <w:rsid w:val="00A611F8"/>
    <w:rsid w:val="00A8726D"/>
    <w:rsid w:val="00A92282"/>
    <w:rsid w:val="00B026EF"/>
    <w:rsid w:val="00B05A79"/>
    <w:rsid w:val="00B12379"/>
    <w:rsid w:val="00B22A22"/>
    <w:rsid w:val="00B75437"/>
    <w:rsid w:val="00BD5302"/>
    <w:rsid w:val="00BE0CB7"/>
    <w:rsid w:val="00C05555"/>
    <w:rsid w:val="00C078E9"/>
    <w:rsid w:val="00C16050"/>
    <w:rsid w:val="00C73633"/>
    <w:rsid w:val="00CB0DCE"/>
    <w:rsid w:val="00CC33E9"/>
    <w:rsid w:val="00D0728E"/>
    <w:rsid w:val="00D12E9E"/>
    <w:rsid w:val="00D83A32"/>
    <w:rsid w:val="00DA6F29"/>
    <w:rsid w:val="00DC6A87"/>
    <w:rsid w:val="00DD52B2"/>
    <w:rsid w:val="00E01C7B"/>
    <w:rsid w:val="00E02E4A"/>
    <w:rsid w:val="00E32834"/>
    <w:rsid w:val="00E5023B"/>
    <w:rsid w:val="00E968F6"/>
    <w:rsid w:val="00EC3677"/>
    <w:rsid w:val="00EC634C"/>
    <w:rsid w:val="00ED131C"/>
    <w:rsid w:val="00F04CDA"/>
    <w:rsid w:val="00F641D4"/>
    <w:rsid w:val="00F83217"/>
    <w:rsid w:val="00FB018D"/>
    <w:rsid w:val="00FC6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CF3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C2CF3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C2CF3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3C2CF3"/>
    <w:rPr>
      <w:rFonts w:cs="Times New Roman"/>
    </w:rPr>
  </w:style>
  <w:style w:type="paragraph" w:styleId="Header">
    <w:name w:val="header"/>
    <w:basedOn w:val="Normal"/>
    <w:link w:val="HeaderChar"/>
    <w:uiPriority w:val="99"/>
    <w:rsid w:val="003C2CF3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C2CF3"/>
    <w:rPr>
      <w:rFonts w:cs="Times New Roman"/>
      <w:sz w:val="24"/>
    </w:rPr>
  </w:style>
  <w:style w:type="table" w:styleId="TableGrid">
    <w:name w:val="Table Grid"/>
    <w:basedOn w:val="TableNormal"/>
    <w:uiPriority w:val="99"/>
    <w:rsid w:val="0030169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C2DA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99"/>
    <w:qFormat/>
    <w:rsid w:val="00876FD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44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8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8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93</TotalTime>
  <Pages>3</Pages>
  <Words>314</Words>
  <Characters>1794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harun</cp:lastModifiedBy>
  <cp:revision>43</cp:revision>
  <dcterms:created xsi:type="dcterms:W3CDTF">2013-06-11T11:55:00Z</dcterms:created>
  <dcterms:modified xsi:type="dcterms:W3CDTF">2016-08-29T22:11:00Z</dcterms:modified>
</cp:coreProperties>
</file>